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C6" w:rsidRDefault="00694EC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>ANEXO VI</w:t>
      </w:r>
    </w:p>
    <w:p w:rsidR="006D5D9B" w:rsidRPr="00100AF9" w:rsidRDefault="006D5D9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 xml:space="preserve">AUTODECLARAÇÃO RACIAL - AÇÕES AFIRMATIVAS </w:t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Eu,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bookmarkStart w:id="0" w:name="_GoBack"/>
      <w:r w:rsidR="00EA35E2">
        <w:rPr>
          <w:rFonts w:cstheme="minorHAnsi"/>
          <w:noProof/>
          <w:sz w:val="24"/>
          <w:szCs w:val="24"/>
        </w:rPr>
        <w:t>____________________________________</w:t>
      </w:r>
      <w:bookmarkEnd w:id="0"/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portador da Carteira de Identidade RG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órgão expedidor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e CPF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 w:rsidRPr="00100AF9">
        <w:rPr>
          <w:rFonts w:cstheme="minorHAnsi"/>
          <w:sz w:val="24"/>
          <w:szCs w:val="24"/>
        </w:rPr>
        <w:t>regido pelo Edital acima especificado</w:t>
      </w:r>
      <w:r w:rsidRPr="00100AF9">
        <w:rPr>
          <w:rFonts w:cstheme="minorHAnsi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100AF9" w:rsidRDefault="000F7C8F" w:rsidP="00DF3A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3E0BEB">
        <w:rPr>
          <w:rFonts w:cstheme="minorHAnsi"/>
          <w:sz w:val="24"/>
          <w:szCs w:val="24"/>
        </w:rPr>
      </w:r>
      <w:r w:rsidR="003E0BEB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1"/>
      <w:r w:rsidR="000F7C8F" w:rsidRPr="00100AF9">
        <w:rPr>
          <w:rFonts w:cstheme="minorHAnsi"/>
          <w:sz w:val="24"/>
          <w:szCs w:val="24"/>
        </w:rPr>
        <w:t xml:space="preserve"> Preto</w:t>
      </w: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2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3E0BEB">
        <w:rPr>
          <w:rFonts w:cstheme="minorHAnsi"/>
          <w:sz w:val="24"/>
          <w:szCs w:val="24"/>
        </w:rPr>
      </w:r>
      <w:r w:rsidR="003E0BEB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2"/>
      <w:r w:rsidR="000F7C8F" w:rsidRPr="00100AF9">
        <w:rPr>
          <w:rFonts w:cstheme="minorHAnsi"/>
          <w:sz w:val="24"/>
          <w:szCs w:val="24"/>
        </w:rPr>
        <w:t xml:space="preserve"> Pardo</w:t>
      </w:r>
    </w:p>
    <w:p w:rsidR="00DF3AF1" w:rsidRPr="00100AF9" w:rsidRDefault="00DF3AF1" w:rsidP="00384D1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EA35E2" w:rsidRPr="00100AF9" w:rsidRDefault="00EA35E2" w:rsidP="00EA35E2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F3AF1" w:rsidRPr="00100AF9" w:rsidRDefault="00DF3AF1" w:rsidP="00EA35E2">
      <w:pPr>
        <w:tabs>
          <w:tab w:val="left" w:pos="567"/>
        </w:tabs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100AF9" w:rsidP="00744873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44873" w:rsidRPr="00100AF9" w:rsidRDefault="00744873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Assinatura do declarante </w:t>
      </w:r>
    </w:p>
    <w:sectPr w:rsidR="000F7C8F" w:rsidRPr="00100AF9" w:rsidSect="00DF3A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521" w:rsidRDefault="000A7521" w:rsidP="0098632C">
      <w:pPr>
        <w:spacing w:after="0" w:line="240" w:lineRule="auto"/>
      </w:pPr>
      <w:r>
        <w:separator/>
      </w:r>
    </w:p>
  </w:endnote>
  <w:endnote w:type="continuationSeparator" w:id="0">
    <w:p w:rsidR="000A7521" w:rsidRDefault="000A752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5C7">
      <w:rPr>
        <w:noProof/>
      </w:rPr>
      <w:t>1</w:t>
    </w:r>
    <w:r>
      <w:fldChar w:fldCharType="end"/>
    </w:r>
    <w:r>
      <w:t>/</w:t>
    </w:r>
    <w:fldSimple w:instr=" NUMPAGES   \* MERGEFORMAT ">
      <w:r w:rsidR="00FA55C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521" w:rsidRDefault="000A7521" w:rsidP="0098632C">
      <w:pPr>
        <w:spacing w:after="0" w:line="240" w:lineRule="auto"/>
      </w:pPr>
      <w:r>
        <w:separator/>
      </w:r>
    </w:p>
  </w:footnote>
  <w:footnote w:type="continuationSeparator" w:id="0">
    <w:p w:rsidR="000A7521" w:rsidRDefault="000A752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D1A" w:rsidRDefault="00384D1A" w:rsidP="00384D1A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100AF9">
      <w:rPr>
        <w:rFonts w:cstheme="minorHAnsi"/>
        <w:b/>
        <w:sz w:val="16"/>
        <w:szCs w:val="16"/>
      </w:rPr>
      <w:t>MINISTÉRIO DA EDUCAÇÃO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SECRETARIA DE EDUCAÇÃO PROFISSIONAL E TECNOLÓGICA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INSTITUTO FEDERAL DE EDUCAÇÃO, CIÊNCIA E TECNOLOGIA DE MATO GROSSO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AC1D09" w:rsidRPr="00100AF9" w:rsidRDefault="00EA35E2" w:rsidP="00EA35E2">
    <w:pPr>
      <w:pStyle w:val="Cabealho"/>
      <w:tabs>
        <w:tab w:val="left" w:pos="708"/>
      </w:tabs>
      <w:jc w:val="center"/>
      <w:rPr>
        <w:rFonts w:cstheme="minorHAnsi"/>
        <w:b/>
        <w:sz w:val="16"/>
        <w:szCs w:val="16"/>
      </w:rPr>
    </w:pPr>
    <w:r w:rsidRPr="00EA35E2">
      <w:rPr>
        <w:rFonts w:cstheme="minorHAnsi"/>
        <w:b/>
        <w:sz w:val="16"/>
        <w:szCs w:val="16"/>
      </w:rPr>
      <w:t>EDITAL 51/2025 - PROCESSO SELETIVO 2025/</w:t>
    </w:r>
    <w:r w:rsidR="003E0BEB">
      <w:rPr>
        <w:rFonts w:cstheme="minorHAnsi"/>
        <w:b/>
        <w:sz w:val="16"/>
        <w:szCs w:val="16"/>
      </w:rPr>
      <w:t>2</w:t>
    </w:r>
    <w:r w:rsidRPr="00EA35E2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fujhghHnnyjXnaagczwz5XxcRo99TZyssIJjCY8sRFnH+CCYk4GRj/CripmXu3E3h1EFuB8cvalOpOYDr9RwWA==" w:salt="f3wlbk+FYv3cWCO3cRYyO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3EF7"/>
    <w:rsid w:val="000A10BB"/>
    <w:rsid w:val="000A7521"/>
    <w:rsid w:val="000F7C8F"/>
    <w:rsid w:val="00100AF9"/>
    <w:rsid w:val="001442C0"/>
    <w:rsid w:val="001A6A06"/>
    <w:rsid w:val="0024121B"/>
    <w:rsid w:val="00347D85"/>
    <w:rsid w:val="003650C7"/>
    <w:rsid w:val="00384D1A"/>
    <w:rsid w:val="003906DE"/>
    <w:rsid w:val="003B073A"/>
    <w:rsid w:val="003C15BB"/>
    <w:rsid w:val="003E0BEB"/>
    <w:rsid w:val="004162BB"/>
    <w:rsid w:val="004A47DF"/>
    <w:rsid w:val="00524166"/>
    <w:rsid w:val="00550E4F"/>
    <w:rsid w:val="0056008C"/>
    <w:rsid w:val="005830C2"/>
    <w:rsid w:val="005B0479"/>
    <w:rsid w:val="005D3621"/>
    <w:rsid w:val="00680D7A"/>
    <w:rsid w:val="00694EC6"/>
    <w:rsid w:val="006D5D9B"/>
    <w:rsid w:val="00744873"/>
    <w:rsid w:val="0079531D"/>
    <w:rsid w:val="007C000B"/>
    <w:rsid w:val="00894641"/>
    <w:rsid w:val="008C494F"/>
    <w:rsid w:val="009634C0"/>
    <w:rsid w:val="0098632C"/>
    <w:rsid w:val="009A758A"/>
    <w:rsid w:val="009F26B8"/>
    <w:rsid w:val="00A34CDE"/>
    <w:rsid w:val="00A52819"/>
    <w:rsid w:val="00A977E2"/>
    <w:rsid w:val="00AC1D09"/>
    <w:rsid w:val="00AD44DE"/>
    <w:rsid w:val="00AF5D5C"/>
    <w:rsid w:val="00B6600B"/>
    <w:rsid w:val="00BD1A26"/>
    <w:rsid w:val="00C918AB"/>
    <w:rsid w:val="00CD6413"/>
    <w:rsid w:val="00D12DEC"/>
    <w:rsid w:val="00D458DB"/>
    <w:rsid w:val="00D774EB"/>
    <w:rsid w:val="00DF3AF1"/>
    <w:rsid w:val="00E66AB7"/>
    <w:rsid w:val="00EA24E4"/>
    <w:rsid w:val="00EA35E2"/>
    <w:rsid w:val="00ED529A"/>
    <w:rsid w:val="00F4235A"/>
    <w:rsid w:val="00FA55C7"/>
    <w:rsid w:val="00FD5804"/>
    <w:rsid w:val="00F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37BD2A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384D1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10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20</cp:revision>
  <dcterms:created xsi:type="dcterms:W3CDTF">2021-08-25T22:33:00Z</dcterms:created>
  <dcterms:modified xsi:type="dcterms:W3CDTF">2025-03-27T14:11:00Z</dcterms:modified>
</cp:coreProperties>
</file>